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043AED">
        <w:rPr>
          <w:rFonts w:cs="Arial"/>
          <w:b/>
          <w:caps/>
          <w:sz w:val="28"/>
          <w:szCs w:val="28"/>
        </w:rPr>
        <w:t>188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</w:t>
      </w:r>
      <w:r w:rsidR="00443354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043AED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043AED">
              <w:rPr>
                <w:rFonts w:cs="Arial"/>
                <w:sz w:val="20"/>
                <w:szCs w:val="20"/>
              </w:rPr>
              <w:t xml:space="preserve">Ao DER - Departamento de Estradas de Rodagem do Estado de São Paulo, solicitando a implantação de semáforo na altura do km 066 da Rodovia Geraldo </w:t>
            </w:r>
            <w:proofErr w:type="spellStart"/>
            <w:r w:rsidRPr="00043AED">
              <w:rPr>
                <w:rFonts w:cs="Arial"/>
                <w:sz w:val="20"/>
                <w:szCs w:val="20"/>
              </w:rPr>
              <w:t>Scavone</w:t>
            </w:r>
            <w:proofErr w:type="spellEnd"/>
            <w:r w:rsidRPr="00043AED">
              <w:rPr>
                <w:rFonts w:cs="Arial"/>
                <w:sz w:val="20"/>
                <w:szCs w:val="20"/>
              </w:rPr>
              <w:t>, na região de acesso ao Bairro Villa Branca, em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043AED" w:rsidRDefault="00043AED" w:rsidP="00043AED">
      <w:pPr>
        <w:tabs>
          <w:tab w:val="left" w:pos="-600"/>
        </w:tabs>
        <w:spacing w:line="324" w:lineRule="auto"/>
        <w:ind w:firstLine="1701"/>
        <w:jc w:val="both"/>
        <w:rPr>
          <w:rFonts w:cs="Arial"/>
          <w:b/>
        </w:rPr>
      </w:pPr>
    </w:p>
    <w:p w:rsidR="00700086" w:rsidRDefault="00700086" w:rsidP="00043AED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C667FF">
        <w:rPr>
          <w:rFonts w:cs="Arial"/>
        </w:rPr>
        <w:t xml:space="preserve"> </w:t>
      </w:r>
      <w:r w:rsidR="00043AED">
        <w:rPr>
          <w:rFonts w:cs="Arial"/>
        </w:rPr>
        <w:t>a</w:t>
      </w:r>
      <w:r w:rsidR="00043AED" w:rsidRPr="00043AED">
        <w:rPr>
          <w:rFonts w:cs="Arial"/>
        </w:rPr>
        <w:t>o DER - Departamento de Estradas de</w:t>
      </w:r>
      <w:r w:rsidR="00043AED">
        <w:rPr>
          <w:rFonts w:cs="Arial"/>
        </w:rPr>
        <w:t xml:space="preserve"> Rodagem do Estado de São Paulo</w:t>
      </w:r>
      <w:r w:rsidR="00043AED" w:rsidRPr="00043AED">
        <w:rPr>
          <w:rFonts w:cs="Arial"/>
        </w:rPr>
        <w:t xml:space="preserve"> solicitando a implantação de semáforo na altura do km 066 da Rodovia Geraldo </w:t>
      </w:r>
      <w:proofErr w:type="spellStart"/>
      <w:r w:rsidR="00043AED" w:rsidRPr="00043AED">
        <w:rPr>
          <w:rFonts w:cs="Arial"/>
        </w:rPr>
        <w:t>Scavone</w:t>
      </w:r>
      <w:proofErr w:type="spellEnd"/>
      <w:r w:rsidR="00043AED" w:rsidRPr="00043AED">
        <w:rPr>
          <w:rFonts w:cs="Arial"/>
        </w:rPr>
        <w:t>, na região de acesso ao Bairro Villa Branca, em Jacareí.</w:t>
      </w:r>
    </w:p>
    <w:p w:rsidR="00043AED" w:rsidRDefault="00043AED" w:rsidP="00043AED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Muitos munícipes reclamam que em horários de picos é quase impossível fazer a travessia de carro no local</w:t>
      </w:r>
      <w:r>
        <w:rPr>
          <w:rFonts w:cs="Arial"/>
        </w:rPr>
        <w:t>, colocando em risco suas vidas, s</w:t>
      </w:r>
      <w:r>
        <w:rPr>
          <w:rFonts w:cs="Arial"/>
        </w:rPr>
        <w:t>em contar o congestionamento</w:t>
      </w:r>
      <w:r>
        <w:rPr>
          <w:rFonts w:cs="Arial"/>
        </w:rPr>
        <w:t xml:space="preserve"> que causa, conforme </w:t>
      </w:r>
      <w:r w:rsidR="00815C8D">
        <w:rPr>
          <w:rFonts w:cs="Arial"/>
        </w:rPr>
        <w:t>demonstram as</w:t>
      </w:r>
      <w:bookmarkStart w:id="0" w:name="_GoBack"/>
      <w:bookmarkEnd w:id="0"/>
      <w:r>
        <w:rPr>
          <w:rFonts w:cs="Arial"/>
        </w:rPr>
        <w:t xml:space="preserve"> foto</w:t>
      </w:r>
      <w:r>
        <w:rPr>
          <w:rFonts w:cs="Arial"/>
        </w:rPr>
        <w:t>s anexas</w:t>
      </w:r>
      <w:r>
        <w:rPr>
          <w:rFonts w:cs="Arial"/>
        </w:rPr>
        <w:t>.</w:t>
      </w:r>
    </w:p>
    <w:p w:rsidR="00700086" w:rsidRDefault="00700086" w:rsidP="00043AED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 xml:space="preserve">dessa </w:t>
      </w:r>
      <w:r w:rsidR="00BA404A">
        <w:rPr>
          <w:rFonts w:cs="Arial"/>
        </w:rPr>
        <w:t>empresa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4B0D8D" w:rsidRPr="00D75B78" w:rsidRDefault="00700086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043AED">
        <w:rPr>
          <w:rFonts w:cs="Arial"/>
        </w:rPr>
        <w:t xml:space="preserve">12 de maio de 2021. </w:t>
      </w:r>
    </w:p>
    <w:p w:rsidR="004B0D8D" w:rsidRDefault="004B0D8D" w:rsidP="00073FDB"/>
    <w:p w:rsidR="00161EAD" w:rsidRDefault="00161EAD" w:rsidP="00073FDB"/>
    <w:p w:rsidR="00161EAD" w:rsidRDefault="00161EAD" w:rsidP="00073FDB"/>
    <w:p w:rsidR="00043AED" w:rsidRPr="005D429C" w:rsidRDefault="00043AED" w:rsidP="00043AED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ROGÉRIO TIMÓTEO</w:t>
      </w:r>
    </w:p>
    <w:p w:rsidR="00043AED" w:rsidRPr="005D429C" w:rsidRDefault="00043AED" w:rsidP="00043AED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p w:rsidR="00043AED" w:rsidRDefault="00043AED" w:rsidP="00043AED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2</w:t>
      </w:r>
      <w:r w:rsidRPr="005D429C">
        <w:rPr>
          <w:rFonts w:eastAsia="Calibri" w:cs="Arial"/>
          <w:lang w:eastAsia="en-US"/>
        </w:rPr>
        <w:t>º Secretário</w:t>
      </w:r>
    </w:p>
    <w:p w:rsidR="00161EAD" w:rsidRDefault="00161EAD" w:rsidP="00073FDB"/>
    <w:p w:rsidR="00161EAD" w:rsidRDefault="00161EAD" w:rsidP="00073FDB"/>
    <w:p w:rsidR="00161EAD" w:rsidRDefault="00161EAD" w:rsidP="00073FDB"/>
    <w:p w:rsidR="00161EAD" w:rsidRDefault="00161EAD" w:rsidP="00073FDB"/>
    <w:p w:rsidR="00161EAD" w:rsidRDefault="00161EAD" w:rsidP="00073FDB"/>
    <w:p w:rsidR="00161EAD" w:rsidRDefault="00161EAD" w:rsidP="00073FDB"/>
    <w:p w:rsidR="00161EAD" w:rsidRDefault="00161EAD" w:rsidP="00073FDB"/>
    <w:p w:rsidR="00161EAD" w:rsidRDefault="00161EAD" w:rsidP="00073FDB"/>
    <w:p w:rsidR="00161EAD" w:rsidRDefault="00161EAD" w:rsidP="00073FDB"/>
    <w:p w:rsidR="00161EAD" w:rsidRDefault="00161EAD" w:rsidP="00073FDB"/>
    <w:p w:rsidR="00161EAD" w:rsidRDefault="00161EAD" w:rsidP="00073FDB"/>
    <w:p w:rsidR="00161EAD" w:rsidRDefault="00161EAD" w:rsidP="00073FDB"/>
    <w:p w:rsidR="00043AED" w:rsidRDefault="00043AED" w:rsidP="00043AED">
      <w:pPr>
        <w:tabs>
          <w:tab w:val="left" w:pos="-600"/>
          <w:tab w:val="left" w:pos="4508"/>
        </w:tabs>
        <w:spacing w:before="240" w:after="240" w:line="324" w:lineRule="auto"/>
        <w:jc w:val="center"/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3217545</wp:posOffset>
            </wp:positionH>
            <wp:positionV relativeFrom="paragraph">
              <wp:posOffset>688340</wp:posOffset>
            </wp:positionV>
            <wp:extent cx="2590800" cy="1943100"/>
            <wp:effectExtent l="0" t="0" r="0" b="0"/>
            <wp:wrapTight wrapText="bothSides">
              <wp:wrapPolygon edited="0">
                <wp:start x="0" y="0"/>
                <wp:lineTo x="0" y="21388"/>
                <wp:lineTo x="21441" y="21388"/>
                <wp:lineTo x="21441" y="0"/>
                <wp:lineTo x="0" y="0"/>
              </wp:wrapPolygon>
            </wp:wrapTight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WhatsApp Image 2021-05-05 at 09.51.21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282921</wp:posOffset>
            </wp:positionH>
            <wp:positionV relativeFrom="paragraph">
              <wp:posOffset>679277</wp:posOffset>
            </wp:positionV>
            <wp:extent cx="2604035" cy="1953094"/>
            <wp:effectExtent l="0" t="0" r="6350" b="9525"/>
            <wp:wrapTight wrapText="bothSides">
              <wp:wrapPolygon edited="0">
                <wp:start x="0" y="0"/>
                <wp:lineTo x="0" y="21495"/>
                <wp:lineTo x="21495" y="21495"/>
                <wp:lineTo x="21495" y="0"/>
                <wp:lineTo x="0" y="0"/>
              </wp:wrapPolygon>
            </wp:wrapTight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1-05-05 at 09.48.32.jpeg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4035" cy="19530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43AED" w:rsidRDefault="00043AED" w:rsidP="00043AED">
      <w:pPr>
        <w:tabs>
          <w:tab w:val="left" w:pos="-600"/>
          <w:tab w:val="left" w:pos="4508"/>
        </w:tabs>
        <w:spacing w:before="240" w:after="240" w:line="324" w:lineRule="auto"/>
        <w:jc w:val="center"/>
      </w:pPr>
    </w:p>
    <w:p w:rsidR="00161EAD" w:rsidRDefault="00161EAD" w:rsidP="00073FDB"/>
    <w:p w:rsidR="00161EAD" w:rsidRDefault="00161EAD" w:rsidP="00073FDB"/>
    <w:p w:rsidR="00161EAD" w:rsidRDefault="00043AED" w:rsidP="00073FDB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282575</wp:posOffset>
            </wp:positionH>
            <wp:positionV relativeFrom="paragraph">
              <wp:posOffset>3695</wp:posOffset>
            </wp:positionV>
            <wp:extent cx="2618105" cy="1963420"/>
            <wp:effectExtent l="0" t="0" r="0" b="0"/>
            <wp:wrapTight wrapText="bothSides">
              <wp:wrapPolygon edited="0">
                <wp:start x="0" y="0"/>
                <wp:lineTo x="0" y="21376"/>
                <wp:lineTo x="21375" y="21376"/>
                <wp:lineTo x="21375" y="0"/>
                <wp:lineTo x="0" y="0"/>
              </wp:wrapPolygon>
            </wp:wrapTight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hatsApp Image 2021-05-05 at 09.52.03.jpe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8105" cy="1963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3333923</wp:posOffset>
            </wp:positionH>
            <wp:positionV relativeFrom="paragraph">
              <wp:posOffset>4619</wp:posOffset>
            </wp:positionV>
            <wp:extent cx="2574925" cy="1931035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WhatsApp Image 2021-05-05 at 09.50.35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4925" cy="1931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61EAD" w:rsidRDefault="00161EAD" w:rsidP="00073FDB"/>
    <w:p w:rsidR="00161EAD" w:rsidRDefault="00161EAD" w:rsidP="00073FDB"/>
    <w:p w:rsidR="00161EAD" w:rsidRDefault="00161EAD" w:rsidP="00073FDB"/>
    <w:p w:rsidR="00161EAD" w:rsidRDefault="00161EAD" w:rsidP="00073FDB"/>
    <w:p w:rsidR="00161EAD" w:rsidRDefault="00161EAD" w:rsidP="00073FDB"/>
    <w:p w:rsidR="00161EAD" w:rsidRDefault="00161EAD" w:rsidP="00073FDB"/>
    <w:p w:rsidR="00161EAD" w:rsidRDefault="00161EAD" w:rsidP="00073FDB"/>
    <w:p w:rsidR="00161EAD" w:rsidRDefault="00161EAD" w:rsidP="00073FDB"/>
    <w:p w:rsidR="00161EAD" w:rsidRDefault="00161EAD" w:rsidP="00073FDB"/>
    <w:p w:rsidR="00161EAD" w:rsidRDefault="00161EAD" w:rsidP="00073FDB"/>
    <w:p w:rsidR="00161EAD" w:rsidRDefault="00161EAD" w:rsidP="00073FDB"/>
    <w:p w:rsidR="00161EAD" w:rsidRDefault="00161EAD" w:rsidP="00073FDB"/>
    <w:p w:rsidR="00161EAD" w:rsidRDefault="00161EAD" w:rsidP="00073FDB"/>
    <w:p w:rsidR="00161EAD" w:rsidRDefault="00161EAD" w:rsidP="00073FDB"/>
    <w:p w:rsidR="00161EAD" w:rsidRDefault="00161EAD" w:rsidP="00073FDB"/>
    <w:sectPr w:rsidR="00161EAD" w:rsidSect="007D39FD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5FB" w:rsidRDefault="006355FB">
      <w:r>
        <w:separator/>
      </w:r>
    </w:p>
  </w:endnote>
  <w:endnote w:type="continuationSeparator" w:id="0">
    <w:p w:rsidR="006355FB" w:rsidRDefault="00635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5FB" w:rsidRDefault="006355FB">
      <w:r>
        <w:separator/>
      </w:r>
    </w:p>
  </w:footnote>
  <w:footnote w:type="continuationSeparator" w:id="0">
    <w:p w:rsidR="006355FB" w:rsidRDefault="00635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043AED">
      <w:rPr>
        <w:rFonts w:cs="Arial"/>
        <w:b/>
        <w:sz w:val="20"/>
        <w:szCs w:val="20"/>
        <w:u w:val="single"/>
      </w:rPr>
      <w:t>188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</w:t>
    </w:r>
    <w:r w:rsidR="00D75B78">
      <w:rPr>
        <w:rFonts w:cs="Arial"/>
        <w:b/>
        <w:sz w:val="20"/>
        <w:szCs w:val="20"/>
        <w:u w:val="single"/>
      </w:rPr>
      <w:t>1</w:t>
    </w:r>
    <w:r w:rsidR="00043AED">
      <w:rPr>
        <w:rFonts w:cs="Arial"/>
        <w:b/>
        <w:sz w:val="20"/>
        <w:szCs w:val="20"/>
        <w:u w:val="single"/>
      </w:rPr>
      <w:t xml:space="preserve"> – Vereador Rogério Timóteo</w:t>
    </w:r>
    <w:r w:rsidR="004B0D8D" w:rsidRPr="004B0D8D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1025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1025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E1E6E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E1E6E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1E6E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1E6E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43AED"/>
    <w:rsid w:val="00056288"/>
    <w:rsid w:val="00073FDB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61EAD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1025B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24528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3354"/>
    <w:rsid w:val="00445771"/>
    <w:rsid w:val="00462383"/>
    <w:rsid w:val="00480DFB"/>
    <w:rsid w:val="00487D64"/>
    <w:rsid w:val="00493115"/>
    <w:rsid w:val="004B0D8D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5CFD"/>
    <w:rsid w:val="00564368"/>
    <w:rsid w:val="0058109A"/>
    <w:rsid w:val="005868AE"/>
    <w:rsid w:val="005A01D0"/>
    <w:rsid w:val="005A03FA"/>
    <w:rsid w:val="005B3D21"/>
    <w:rsid w:val="005C3938"/>
    <w:rsid w:val="005C49BB"/>
    <w:rsid w:val="005C6797"/>
    <w:rsid w:val="005D702D"/>
    <w:rsid w:val="005E138D"/>
    <w:rsid w:val="0060397F"/>
    <w:rsid w:val="0061546E"/>
    <w:rsid w:val="00624472"/>
    <w:rsid w:val="006355FB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1E6E"/>
    <w:rsid w:val="007E3F69"/>
    <w:rsid w:val="007E570F"/>
    <w:rsid w:val="007F75CA"/>
    <w:rsid w:val="0080197E"/>
    <w:rsid w:val="00803E92"/>
    <w:rsid w:val="00815C8D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30E53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667FF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3394"/>
    <w:rsid w:val="00D75B78"/>
    <w:rsid w:val="00D8365B"/>
    <w:rsid w:val="00D91DC7"/>
    <w:rsid w:val="00DB23E5"/>
    <w:rsid w:val="00DB48F6"/>
    <w:rsid w:val="00DE50DD"/>
    <w:rsid w:val="00E0249F"/>
    <w:rsid w:val="00E07978"/>
    <w:rsid w:val="00E11F92"/>
    <w:rsid w:val="00E14F37"/>
    <w:rsid w:val="00E16623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E44E3"/>
    <w:rsid w:val="00EF5F71"/>
    <w:rsid w:val="00F27895"/>
    <w:rsid w:val="00F420E5"/>
    <w:rsid w:val="00F5150F"/>
    <w:rsid w:val="00F65C85"/>
    <w:rsid w:val="00F73DA3"/>
    <w:rsid w:val="00F74552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06E1C-AA4B-4BE6-AA87-42F570A09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8</TotalTime>
  <Pages>2</Pages>
  <Words>175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5</cp:revision>
  <cp:lastPrinted>2019-11-18T12:20:00Z</cp:lastPrinted>
  <dcterms:created xsi:type="dcterms:W3CDTF">2021-05-10T13:14:00Z</dcterms:created>
  <dcterms:modified xsi:type="dcterms:W3CDTF">2021-05-10T13:21:00Z</dcterms:modified>
</cp:coreProperties>
</file>